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E0128" w14:textId="0E3D5E2B" w:rsidR="00535962" w:rsidRPr="00F7167E" w:rsidRDefault="0053146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19ACB91" wp14:editId="679EE9AC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89" y="1077"/>
                              <a:ext cx="18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665EE19" w14:textId="041FF03A" w:rsidR="007A791C" w:rsidRPr="007A791C" w:rsidRDefault="00531469" w:rsidP="00F9204E">
                                    <w:p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INTRANT-</w:t>
                                    </w:r>
                                    <w:r w:rsidR="0030697E">
                                      <w:rPr>
                                        <w:rStyle w:val="Style2"/>
                                      </w:rPr>
                                      <w:t>DAF-CM-</w:t>
                                    </w:r>
                                    <w:r w:rsidR="00BF168E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DA63C7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645BED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37364D">
                                      <w:rPr>
                                        <w:rStyle w:val="Style2"/>
                                      </w:rPr>
                                      <w:t>30</w:t>
                                    </w:r>
                                  </w:p>
                                  <w:p w14:paraId="4F6C1477" w14:textId="77777777" w:rsidR="001466B0" w:rsidRPr="00535962" w:rsidRDefault="0037364D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1F1C15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9ACB91" id="Group 21" o:spid="_x0000_s1026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89;top:1077;width:18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665EE19" w14:textId="041FF03A" w:rsidR="007A791C" w:rsidRPr="007A791C" w:rsidRDefault="00531469" w:rsidP="00F9204E">
                              <w:p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INTRANT-</w:t>
                              </w:r>
                              <w:r w:rsidR="0030697E">
                                <w:rPr>
                                  <w:rStyle w:val="Style2"/>
                                </w:rPr>
                                <w:t>DAF-CM-</w:t>
                              </w:r>
                              <w:r w:rsidR="00BF168E">
                                <w:rPr>
                                  <w:rStyle w:val="Style2"/>
                                </w:rPr>
                                <w:t>202</w:t>
                              </w:r>
                              <w:r w:rsidR="00DA63C7">
                                <w:rPr>
                                  <w:rStyle w:val="Style2"/>
                                </w:rPr>
                                <w:t>5</w:t>
                              </w:r>
                              <w:r w:rsidR="00645BED">
                                <w:rPr>
                                  <w:rStyle w:val="Style2"/>
                                </w:rPr>
                                <w:t>-00</w:t>
                              </w:r>
                              <w:r w:rsidR="0037364D">
                                <w:rPr>
                                  <w:rStyle w:val="Style2"/>
                                </w:rPr>
                                <w:t>30</w:t>
                              </w:r>
                            </w:p>
                            <w:p w14:paraId="4F6C1477" w14:textId="77777777" w:rsidR="001466B0" w:rsidRPr="00535962" w:rsidRDefault="0037364D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1F1C15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06AD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3FBF86" wp14:editId="63524E9E">
                <wp:simplePos x="0" y="0"/>
                <wp:positionH relativeFrom="column">
                  <wp:posOffset>4405023</wp:posOffset>
                </wp:positionH>
                <wp:positionV relativeFrom="paragraph">
                  <wp:posOffset>159026</wp:posOffset>
                </wp:positionV>
                <wp:extent cx="1994452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4452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04D368" w14:textId="77777777" w:rsidR="0026335F" w:rsidRPr="0026335F" w:rsidRDefault="002633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FBF86" id="Text Box 12" o:spid="_x0000_s1031" type="#_x0000_t202" style="position:absolute;margin-left:346.85pt;margin-top:12.5pt;width:157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" filled="f" stroked="f">
                <v:textbox>
                  <w:txbxContent>
                    <w:p w14:paraId="1E04D368" w14:textId="77777777" w:rsidR="0026335F" w:rsidRPr="0026335F" w:rsidRDefault="0026335F"/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F70D4D" wp14:editId="3EC60A3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BC10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70D4D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4F8BC10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4E83494E" wp14:editId="1DA0274E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109961" wp14:editId="2BD8E10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75A513A" w14:textId="3E985064" w:rsidR="00BC61BD" w:rsidRPr="00BC61BD" w:rsidRDefault="00531469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31469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450E963" wp14:editId="3822A29C">
                                      <wp:extent cx="845820" cy="180340"/>
                                      <wp:effectExtent l="0" t="0" r="0" b="0"/>
                                      <wp:docPr id="1132736113" name="Imagen 125740648" descr="A picture containing text, sign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32736113" name="Imagen 125740648" descr="A picture containing text, sign&#10;&#10;Description automatically generated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765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1803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09961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75A513A" w14:textId="3E985064" w:rsidR="00BC61BD" w:rsidRPr="00BC61BD" w:rsidRDefault="00531469">
                          <w:pPr>
                            <w:rPr>
                              <w:lang w:val="en-US"/>
                            </w:rPr>
                          </w:pPr>
                          <w:r w:rsidRPr="00531469">
                            <w:rPr>
                              <w:noProof/>
                            </w:rPr>
                            <w:drawing>
                              <wp:inline distT="0" distB="0" distL="0" distR="0" wp14:anchorId="7450E963" wp14:editId="3822A29C">
                                <wp:extent cx="845820" cy="180340"/>
                                <wp:effectExtent l="0" t="0" r="0" b="0"/>
                                <wp:docPr id="1132736113" name="Imagen 125740648" descr="A picture containing text, sign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32736113" name="Imagen 125740648" descr="A picture containing text, sign&#10;&#10;Description automatically generated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765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1803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51F038C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3C90C5" wp14:editId="408AB241">
                <wp:simplePos x="0" y="0"/>
                <wp:positionH relativeFrom="column">
                  <wp:posOffset>4772025</wp:posOffset>
                </wp:positionH>
                <wp:positionV relativeFrom="paragraph">
                  <wp:posOffset>131445</wp:posOffset>
                </wp:positionV>
                <wp:extent cx="15570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0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4A18F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C90C5" id="Text Box 13" o:spid="_x0000_s1034" type="#_x0000_t202" style="position:absolute;margin-left:375.75pt;margin-top:10.35pt;width:122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" filled="f" stroked="f">
                <v:textbox>
                  <w:txbxContent>
                    <w:p w14:paraId="344A18F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1D7C530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E5358A" wp14:editId="14834BB9">
                <wp:simplePos x="0" y="0"/>
                <wp:positionH relativeFrom="column">
                  <wp:posOffset>1028700</wp:posOffset>
                </wp:positionH>
                <wp:positionV relativeFrom="paragraph">
                  <wp:posOffset>24765</wp:posOffset>
                </wp:positionV>
                <wp:extent cx="3333750" cy="4381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BA66E" w14:textId="0C03AA31" w:rsidR="002E1412" w:rsidRPr="002E1412" w:rsidRDefault="0037364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31469" w:rsidRPr="0053146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5358A" id="Text Box 16" o:spid="_x0000_s1035" type="#_x0000_t202" style="position:absolute;margin-left:81pt;margin-top:1.95pt;width:262.5pt;height:3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" stroked="f">
                <v:textbox>
                  <w:txbxContent>
                    <w:p w14:paraId="69FBA66E" w14:textId="0C03AA31" w:rsidR="002E1412" w:rsidRPr="002E1412" w:rsidRDefault="0030697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31469" w:rsidRPr="00531469">
                            <w:rPr>
                              <w:rStyle w:val="Style6"/>
                              <w:sz w:val="24"/>
                              <w:szCs w:val="24"/>
                            </w:rPr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B4862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18C279D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F7D056" wp14:editId="7B00529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74A00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7D056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C74A00A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08D8A5E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66EA6BB" wp14:editId="6DFF2F4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518A40" w14:textId="77777777" w:rsidR="002E1412" w:rsidRPr="002E1412" w:rsidRDefault="0037364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EA6B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6F518A40" w14:textId="77777777" w:rsidR="002E1412" w:rsidRPr="002E1412" w:rsidRDefault="0030697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A60552B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CB047CF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1BFAD55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1698D9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96AA411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B24E675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01A3D8A1" w14:textId="77777777" w:rsidTr="00E82502">
        <w:trPr>
          <w:cantSplit/>
          <w:trHeight w:val="440"/>
        </w:trPr>
        <w:tc>
          <w:tcPr>
            <w:tcW w:w="9252" w:type="dxa"/>
          </w:tcPr>
          <w:p w14:paraId="51A9FEE1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58E6DE8C" w14:textId="77777777" w:rsidTr="00E82502">
        <w:trPr>
          <w:cantSplit/>
          <w:trHeight w:val="440"/>
        </w:trPr>
        <w:tc>
          <w:tcPr>
            <w:tcW w:w="9252" w:type="dxa"/>
          </w:tcPr>
          <w:p w14:paraId="05BA58A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5DD8AFDF" w14:textId="77777777" w:rsidTr="00E82502">
        <w:trPr>
          <w:cantSplit/>
          <w:trHeight w:val="440"/>
        </w:trPr>
        <w:tc>
          <w:tcPr>
            <w:tcW w:w="9252" w:type="dxa"/>
          </w:tcPr>
          <w:p w14:paraId="2BF47FD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13852B11" w14:textId="77777777" w:rsidTr="00E82502">
        <w:trPr>
          <w:cantSplit/>
          <w:trHeight w:val="440"/>
        </w:trPr>
        <w:tc>
          <w:tcPr>
            <w:tcW w:w="9252" w:type="dxa"/>
          </w:tcPr>
          <w:p w14:paraId="5CDFDF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E5FC6EE" w14:textId="77777777" w:rsidTr="00E82502">
        <w:trPr>
          <w:cantSplit/>
          <w:trHeight w:val="440"/>
        </w:trPr>
        <w:tc>
          <w:tcPr>
            <w:tcW w:w="9252" w:type="dxa"/>
          </w:tcPr>
          <w:p w14:paraId="76D1EC3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3C5B321" w14:textId="77777777" w:rsidTr="00E82502">
        <w:trPr>
          <w:cantSplit/>
          <w:trHeight w:val="440"/>
        </w:trPr>
        <w:tc>
          <w:tcPr>
            <w:tcW w:w="9252" w:type="dxa"/>
          </w:tcPr>
          <w:p w14:paraId="6B5F874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AD5A1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0A1D5A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8EA1A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DBE3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275D380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B4CB1" w14:textId="77777777" w:rsidR="006473D2" w:rsidRDefault="006473D2" w:rsidP="001007E7">
      <w:pPr>
        <w:spacing w:after="0" w:line="240" w:lineRule="auto"/>
      </w:pPr>
      <w:r>
        <w:separator/>
      </w:r>
    </w:p>
  </w:endnote>
  <w:endnote w:type="continuationSeparator" w:id="0">
    <w:p w14:paraId="06FC1ED5" w14:textId="77777777" w:rsidR="006473D2" w:rsidRDefault="006473D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2D9B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67113A4" wp14:editId="6B0B7E9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04B5E2" wp14:editId="56C27425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35D1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447B2B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04B5E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5F35D1C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447B2B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EE8F7F" wp14:editId="6703F618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C1914E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EE8F7F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CC1914E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F47AC02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B9E90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D23452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D1FCBB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7D8202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3118C" w14:textId="77777777" w:rsidR="006473D2" w:rsidRDefault="006473D2" w:rsidP="001007E7">
      <w:pPr>
        <w:spacing w:after="0" w:line="240" w:lineRule="auto"/>
      </w:pPr>
      <w:r>
        <w:separator/>
      </w:r>
    </w:p>
  </w:footnote>
  <w:footnote w:type="continuationSeparator" w:id="0">
    <w:p w14:paraId="4AB48B87" w14:textId="77777777" w:rsidR="006473D2" w:rsidRDefault="006473D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21BA0"/>
    <w:rsid w:val="00022097"/>
    <w:rsid w:val="0002545C"/>
    <w:rsid w:val="00034DD9"/>
    <w:rsid w:val="00045479"/>
    <w:rsid w:val="0005792C"/>
    <w:rsid w:val="00082554"/>
    <w:rsid w:val="000B0DCD"/>
    <w:rsid w:val="000B18C4"/>
    <w:rsid w:val="000C3578"/>
    <w:rsid w:val="000C738A"/>
    <w:rsid w:val="000E02D9"/>
    <w:rsid w:val="000F1098"/>
    <w:rsid w:val="001007E7"/>
    <w:rsid w:val="00101EB7"/>
    <w:rsid w:val="001020C0"/>
    <w:rsid w:val="00112394"/>
    <w:rsid w:val="001466B0"/>
    <w:rsid w:val="00157600"/>
    <w:rsid w:val="00170EC5"/>
    <w:rsid w:val="00181E8D"/>
    <w:rsid w:val="00194FF2"/>
    <w:rsid w:val="001A1E07"/>
    <w:rsid w:val="001A3F92"/>
    <w:rsid w:val="001E3EB2"/>
    <w:rsid w:val="001F73A7"/>
    <w:rsid w:val="002009A7"/>
    <w:rsid w:val="0023347B"/>
    <w:rsid w:val="00253DBA"/>
    <w:rsid w:val="0026335F"/>
    <w:rsid w:val="00295BD4"/>
    <w:rsid w:val="002A4A49"/>
    <w:rsid w:val="002D451D"/>
    <w:rsid w:val="002E1412"/>
    <w:rsid w:val="002F77BC"/>
    <w:rsid w:val="0030697E"/>
    <w:rsid w:val="00306AD5"/>
    <w:rsid w:val="00314023"/>
    <w:rsid w:val="00341484"/>
    <w:rsid w:val="0034555D"/>
    <w:rsid w:val="00357FE3"/>
    <w:rsid w:val="0037364D"/>
    <w:rsid w:val="003830DC"/>
    <w:rsid w:val="00386D05"/>
    <w:rsid w:val="00392351"/>
    <w:rsid w:val="003974DF"/>
    <w:rsid w:val="003A6141"/>
    <w:rsid w:val="003D6EA5"/>
    <w:rsid w:val="00404131"/>
    <w:rsid w:val="0042490F"/>
    <w:rsid w:val="004379A6"/>
    <w:rsid w:val="0044234A"/>
    <w:rsid w:val="00456C17"/>
    <w:rsid w:val="00466B9C"/>
    <w:rsid w:val="004823CB"/>
    <w:rsid w:val="004B30DA"/>
    <w:rsid w:val="004D45A8"/>
    <w:rsid w:val="004F0709"/>
    <w:rsid w:val="005023EC"/>
    <w:rsid w:val="00531469"/>
    <w:rsid w:val="00535962"/>
    <w:rsid w:val="00567EC3"/>
    <w:rsid w:val="005E0D37"/>
    <w:rsid w:val="00611A07"/>
    <w:rsid w:val="0062592A"/>
    <w:rsid w:val="00645BED"/>
    <w:rsid w:val="006473D2"/>
    <w:rsid w:val="006506D0"/>
    <w:rsid w:val="00651E48"/>
    <w:rsid w:val="00652712"/>
    <w:rsid w:val="00666D56"/>
    <w:rsid w:val="006709BC"/>
    <w:rsid w:val="00676E72"/>
    <w:rsid w:val="006E0C67"/>
    <w:rsid w:val="006E7E60"/>
    <w:rsid w:val="006F567F"/>
    <w:rsid w:val="00725091"/>
    <w:rsid w:val="00762031"/>
    <w:rsid w:val="00780880"/>
    <w:rsid w:val="0079781D"/>
    <w:rsid w:val="007A791C"/>
    <w:rsid w:val="007B0E1F"/>
    <w:rsid w:val="007B6F6F"/>
    <w:rsid w:val="007D46EB"/>
    <w:rsid w:val="00820C9F"/>
    <w:rsid w:val="0082707E"/>
    <w:rsid w:val="008315B0"/>
    <w:rsid w:val="00862E65"/>
    <w:rsid w:val="008905AC"/>
    <w:rsid w:val="008B3AE5"/>
    <w:rsid w:val="008B58F4"/>
    <w:rsid w:val="008C2FAC"/>
    <w:rsid w:val="008C388B"/>
    <w:rsid w:val="008D1049"/>
    <w:rsid w:val="0094367D"/>
    <w:rsid w:val="00966EEE"/>
    <w:rsid w:val="00974EED"/>
    <w:rsid w:val="00977C54"/>
    <w:rsid w:val="00981CA9"/>
    <w:rsid w:val="009A6291"/>
    <w:rsid w:val="009F627D"/>
    <w:rsid w:val="009F78CE"/>
    <w:rsid w:val="00A16099"/>
    <w:rsid w:val="00A30D80"/>
    <w:rsid w:val="00A3153A"/>
    <w:rsid w:val="00A640BD"/>
    <w:rsid w:val="00A641A7"/>
    <w:rsid w:val="00A72F42"/>
    <w:rsid w:val="00A95E2E"/>
    <w:rsid w:val="00AD7919"/>
    <w:rsid w:val="00AF2E6B"/>
    <w:rsid w:val="00AF306F"/>
    <w:rsid w:val="00AF7BFE"/>
    <w:rsid w:val="00B62EEF"/>
    <w:rsid w:val="00B97B51"/>
    <w:rsid w:val="00BA0007"/>
    <w:rsid w:val="00BB1D79"/>
    <w:rsid w:val="00BC1D0C"/>
    <w:rsid w:val="00BC61BD"/>
    <w:rsid w:val="00BD1586"/>
    <w:rsid w:val="00BD21C9"/>
    <w:rsid w:val="00BF168E"/>
    <w:rsid w:val="00BF573D"/>
    <w:rsid w:val="00C078CB"/>
    <w:rsid w:val="00C12277"/>
    <w:rsid w:val="00C22DBE"/>
    <w:rsid w:val="00C33AB6"/>
    <w:rsid w:val="00C35D16"/>
    <w:rsid w:val="00C5078F"/>
    <w:rsid w:val="00C66D08"/>
    <w:rsid w:val="00C67CD4"/>
    <w:rsid w:val="00C7470C"/>
    <w:rsid w:val="00CA0E82"/>
    <w:rsid w:val="00CA164C"/>
    <w:rsid w:val="00CA4661"/>
    <w:rsid w:val="00CE1B4A"/>
    <w:rsid w:val="00CE67A3"/>
    <w:rsid w:val="00D040C1"/>
    <w:rsid w:val="00D1201E"/>
    <w:rsid w:val="00D24FA7"/>
    <w:rsid w:val="00D45A3E"/>
    <w:rsid w:val="00D50EFB"/>
    <w:rsid w:val="00D63EE7"/>
    <w:rsid w:val="00D64696"/>
    <w:rsid w:val="00D7710E"/>
    <w:rsid w:val="00D90D49"/>
    <w:rsid w:val="00D9600B"/>
    <w:rsid w:val="00DA63C7"/>
    <w:rsid w:val="00DB1A41"/>
    <w:rsid w:val="00DC5D96"/>
    <w:rsid w:val="00DC7732"/>
    <w:rsid w:val="00DD4F3E"/>
    <w:rsid w:val="00DF36E1"/>
    <w:rsid w:val="00DF5AEF"/>
    <w:rsid w:val="00E11CAC"/>
    <w:rsid w:val="00E13E55"/>
    <w:rsid w:val="00E82502"/>
    <w:rsid w:val="00EA6B34"/>
    <w:rsid w:val="00EA7406"/>
    <w:rsid w:val="00EE1E7B"/>
    <w:rsid w:val="00F03577"/>
    <w:rsid w:val="00F225BF"/>
    <w:rsid w:val="00F53753"/>
    <w:rsid w:val="00F61B64"/>
    <w:rsid w:val="00F7167E"/>
    <w:rsid w:val="00F7443C"/>
    <w:rsid w:val="00F84D68"/>
    <w:rsid w:val="00F9204E"/>
    <w:rsid w:val="00F9504D"/>
    <w:rsid w:val="00FA01DC"/>
    <w:rsid w:val="00FA2AFA"/>
    <w:rsid w:val="00FC2870"/>
    <w:rsid w:val="00FC36AA"/>
    <w:rsid w:val="00FF374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F587EC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549A-5241-48BD-9BAB-9778D66E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62</TotalTime>
  <Pages>1</Pages>
  <Words>147</Words>
  <Characters>863</Characters>
  <Application>Microsoft Office Word</Application>
  <DocSecurity>0</DocSecurity>
  <Lines>23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Lourdes Feliz Valdez</cp:lastModifiedBy>
  <cp:revision>37</cp:revision>
  <cp:lastPrinted>2011-03-04T18:48:00Z</cp:lastPrinted>
  <dcterms:created xsi:type="dcterms:W3CDTF">2021-04-19T19:23:00Z</dcterms:created>
  <dcterms:modified xsi:type="dcterms:W3CDTF">2025-07-29T17:42:00Z</dcterms:modified>
</cp:coreProperties>
</file>